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62C5A6" w14:textId="77777777" w:rsidR="00AF66D2" w:rsidRDefault="00AF66D2" w:rsidP="00AF66D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RYSSEBY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fl.1440)</w:t>
      </w:r>
    </w:p>
    <w:p w14:paraId="2245224F" w14:textId="77777777" w:rsidR="00AF66D2" w:rsidRDefault="00AF66D2" w:rsidP="00AF66D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Clerk.</w:t>
      </w:r>
    </w:p>
    <w:p w14:paraId="51420299" w14:textId="77777777" w:rsidR="00AF66D2" w:rsidRDefault="00AF66D2" w:rsidP="00AF66D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C6A8684" w14:textId="77777777" w:rsidR="00AF66D2" w:rsidRDefault="00AF66D2" w:rsidP="00AF66D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DB7551D" w14:textId="77777777" w:rsidR="00AF66D2" w:rsidRDefault="00AF66D2" w:rsidP="00AF66D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1440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a plaint of debt against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Barle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Lynn(q.v.) and Henry </w:t>
      </w:r>
    </w:p>
    <w:p w14:paraId="0D490764" w14:textId="77777777" w:rsidR="00AF66D2" w:rsidRDefault="00AF66D2" w:rsidP="00AF66D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Coteler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Lynn(q.v.), as the executors of Thomas Derby of </w:t>
      </w:r>
      <w:proofErr w:type="spellStart"/>
      <w:r>
        <w:rPr>
          <w:rFonts w:ascii="Times New Roman" w:hAnsi="Times New Roman" w:cs="Times New Roman"/>
          <w:sz w:val="24"/>
          <w:szCs w:val="24"/>
        </w:rPr>
        <w:t>Holbech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45AD303D" w14:textId="77777777" w:rsidR="00AF66D2" w:rsidRDefault="00AF66D2" w:rsidP="00AF66D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324C9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http://aalt.law.uh.edu/Indices/CP40Indices/CP40no717/CP40no717Pl.htm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202074BF" w14:textId="77777777" w:rsidR="00AF66D2" w:rsidRDefault="00AF66D2" w:rsidP="00AF66D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82B7C09" w14:textId="77777777" w:rsidR="00AF66D2" w:rsidRDefault="00AF66D2" w:rsidP="00AF66D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7422508" w14:textId="77777777" w:rsidR="00AF66D2" w:rsidRDefault="00AF66D2" w:rsidP="00AF66D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August 2022</w:t>
      </w:r>
    </w:p>
    <w:p w14:paraId="5AC0A9F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CDFB35" w14:textId="77777777" w:rsidR="00AF66D2" w:rsidRDefault="00AF66D2" w:rsidP="009139A6">
      <w:r>
        <w:separator/>
      </w:r>
    </w:p>
  </w:endnote>
  <w:endnote w:type="continuationSeparator" w:id="0">
    <w:p w14:paraId="1C4F0988" w14:textId="77777777" w:rsidR="00AF66D2" w:rsidRDefault="00AF66D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4FFB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FD66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62BA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44757F" w14:textId="77777777" w:rsidR="00AF66D2" w:rsidRDefault="00AF66D2" w:rsidP="009139A6">
      <w:r>
        <w:separator/>
      </w:r>
    </w:p>
  </w:footnote>
  <w:footnote w:type="continuationSeparator" w:id="0">
    <w:p w14:paraId="43E9F50F" w14:textId="77777777" w:rsidR="00AF66D2" w:rsidRDefault="00AF66D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6326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309C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F595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6D2"/>
    <w:rsid w:val="000666E0"/>
    <w:rsid w:val="002510B7"/>
    <w:rsid w:val="005C130B"/>
    <w:rsid w:val="00826F5C"/>
    <w:rsid w:val="009139A6"/>
    <w:rsid w:val="009448BB"/>
    <w:rsid w:val="00A3176C"/>
    <w:rsid w:val="00AE65F8"/>
    <w:rsid w:val="00AF66D2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88DFE3"/>
  <w15:chartTrackingRefBased/>
  <w15:docId w15:val="{0263B848-B414-4D09-AD2C-40DBE3AFB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F66D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17/CP40no71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2022-08-05T07:17:00Z</dcterms:created>
  <dcterms:modified xsi:type="dcterms:W3CDTF">2022-08-05T07:17:00Z</dcterms:modified>
</cp:coreProperties>
</file>